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19" w:rsidRPr="00120340" w:rsidRDefault="00D85719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СОВЕТ ДЕПУТАТОВ</w:t>
      </w:r>
    </w:p>
    <w:p w:rsidR="00D85719" w:rsidRPr="00120340" w:rsidRDefault="00D85719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sz w:val="28"/>
          <w:szCs w:val="28"/>
        </w:rPr>
        <w:t xml:space="preserve"> СЕЛЬСОВЕТА</w:t>
      </w:r>
    </w:p>
    <w:p w:rsidR="00D85719" w:rsidRPr="00120340" w:rsidRDefault="00D85719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D85719" w:rsidRPr="00120340" w:rsidRDefault="00D85719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пятого </w:t>
      </w:r>
      <w:r w:rsidRPr="00120340">
        <w:rPr>
          <w:rFonts w:ascii="Times New Roman" w:hAnsi="Times New Roman"/>
          <w:sz w:val="28"/>
          <w:szCs w:val="28"/>
        </w:rPr>
        <w:t xml:space="preserve"> созыва)</w:t>
      </w:r>
    </w:p>
    <w:p w:rsidR="00D85719" w:rsidRPr="00120340" w:rsidRDefault="00D85719" w:rsidP="0012034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 Р О Т О К О Л</w:t>
      </w:r>
    </w:p>
    <w:p w:rsidR="00D85719" w:rsidRPr="00120340" w:rsidRDefault="00D85719" w:rsidP="004938A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Заседания </w:t>
      </w:r>
      <w:r>
        <w:rPr>
          <w:rFonts w:ascii="Times New Roman" w:hAnsi="Times New Roman"/>
          <w:sz w:val="28"/>
          <w:szCs w:val="28"/>
        </w:rPr>
        <w:t>тридцать шестой</w:t>
      </w:r>
      <w:r w:rsidRPr="00120340">
        <w:rPr>
          <w:rFonts w:ascii="Times New Roman" w:hAnsi="Times New Roman"/>
          <w:sz w:val="28"/>
          <w:szCs w:val="28"/>
        </w:rPr>
        <w:t xml:space="preserve"> сессии</w:t>
      </w:r>
    </w:p>
    <w:p w:rsidR="00D85719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13.11.</w:t>
      </w:r>
      <w:r w:rsidRPr="0012034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                                                                        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Октябрьский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Всего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- </w:t>
      </w:r>
      <w:r>
        <w:rPr>
          <w:rFonts w:ascii="Times New Roman" w:hAnsi="Times New Roman"/>
          <w:sz w:val="28"/>
          <w:szCs w:val="28"/>
        </w:rPr>
        <w:t>14</w:t>
      </w:r>
      <w:r w:rsidRPr="00120340">
        <w:rPr>
          <w:rFonts w:ascii="Times New Roman" w:hAnsi="Times New Roman"/>
          <w:sz w:val="28"/>
          <w:szCs w:val="28"/>
        </w:rPr>
        <w:t xml:space="preserve"> чел.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Присутствовало на сессии - </w:t>
      </w:r>
      <w:r>
        <w:rPr>
          <w:rFonts w:ascii="Times New Roman" w:hAnsi="Times New Roman"/>
          <w:sz w:val="28"/>
          <w:szCs w:val="28"/>
        </w:rPr>
        <w:t>12</w:t>
      </w:r>
      <w:r w:rsidRPr="00120340">
        <w:rPr>
          <w:rFonts w:ascii="Times New Roman" w:hAnsi="Times New Roman"/>
          <w:sz w:val="28"/>
          <w:szCs w:val="28"/>
        </w:rPr>
        <w:t xml:space="preserve"> чел. 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Отсутствовало на сессии - 2</w:t>
      </w:r>
      <w:r w:rsidRPr="00120340">
        <w:rPr>
          <w:rFonts w:ascii="Times New Roman" w:hAnsi="Times New Roman"/>
          <w:sz w:val="28"/>
          <w:szCs w:val="28"/>
        </w:rPr>
        <w:t xml:space="preserve"> чел.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Председательствовал на сессии - председатель Совета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–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Цветкова Н.Ф.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– депутат Октябрьского сельсовета</w:t>
      </w:r>
      <w:r w:rsidRPr="0012034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Белаш Е.В.</w:t>
      </w:r>
    </w:p>
    <w:p w:rsidR="00D85719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C642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ПОВЕСТКА ДНЯ:</w:t>
      </w:r>
    </w:p>
    <w:p w:rsidR="00D85719" w:rsidRPr="00120340" w:rsidRDefault="00D85719" w:rsidP="00C6429F">
      <w:pPr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«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D85719" w:rsidRPr="00120340" w:rsidRDefault="00D85719" w:rsidP="0012034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sz w:val="28"/>
          <w:szCs w:val="28"/>
        </w:rPr>
        <w:t>А.Б. Юданов</w:t>
      </w:r>
      <w:r w:rsidRPr="00120340">
        <w:rPr>
          <w:rFonts w:ascii="Times New Roman" w:hAnsi="Times New Roman"/>
          <w:sz w:val="28"/>
          <w:szCs w:val="28"/>
        </w:rPr>
        <w:t xml:space="preserve"> – Глава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Повестка дня утверждена.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Регламент работы сессии утвержден.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Default="00D85719" w:rsidP="00C6429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СЛУШАЛИ: Главу </w:t>
      </w: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 Юданова Александра Борисовича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>«О принятии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</w:t>
      </w:r>
      <w:r>
        <w:rPr>
          <w:rFonts w:ascii="Times New Roman" w:hAnsi="Times New Roman"/>
          <w:color w:val="000000"/>
          <w:sz w:val="28"/>
          <w:szCs w:val="28"/>
        </w:rPr>
        <w:t>о района Новосибирской области»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, который сказал, что </w:t>
      </w:r>
      <w:r>
        <w:rPr>
          <w:rFonts w:ascii="Times New Roman" w:hAnsi="Times New Roman"/>
          <w:color w:val="000000"/>
          <w:sz w:val="28"/>
          <w:szCs w:val="28"/>
        </w:rPr>
        <w:t>27.10.2017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года прошли публичные слушания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сельсовета, принято решение публичных слушаний «О принятии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проекта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C6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E44">
        <w:rPr>
          <w:rFonts w:ascii="Times New Roman" w:hAnsi="Times New Roman"/>
          <w:b/>
          <w:bCs/>
          <w:color w:val="000000"/>
          <w:sz w:val="28"/>
          <w:szCs w:val="28"/>
        </w:rPr>
        <w:t>ВЫСТУПИЛИ:</w:t>
      </w:r>
      <w:r w:rsidRPr="00EB1E4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Гордеева Т.Д</w:t>
      </w:r>
      <w:r w:rsidRPr="00EB1E44">
        <w:rPr>
          <w:rFonts w:ascii="Times New Roman" w:hAnsi="Times New Roman"/>
          <w:color w:val="000000"/>
          <w:sz w:val="28"/>
          <w:szCs w:val="28"/>
        </w:rPr>
        <w:t xml:space="preserve">. депутат </w:t>
      </w:r>
      <w:r>
        <w:rPr>
          <w:rFonts w:ascii="Times New Roman" w:hAnsi="Times New Roman"/>
          <w:color w:val="000000"/>
          <w:sz w:val="28"/>
          <w:szCs w:val="28"/>
        </w:rPr>
        <w:t>Октябрьского сельсовета</w:t>
      </w:r>
      <w:r w:rsidRPr="00120340">
        <w:rPr>
          <w:rFonts w:ascii="Times New Roman" w:hAnsi="Times New Roman"/>
          <w:color w:val="000000"/>
          <w:sz w:val="28"/>
          <w:szCs w:val="28"/>
        </w:rPr>
        <w:t>, предложил</w:t>
      </w:r>
      <w:r>
        <w:rPr>
          <w:rFonts w:ascii="Times New Roman" w:hAnsi="Times New Roman"/>
          <w:color w:val="000000"/>
          <w:sz w:val="28"/>
          <w:szCs w:val="28"/>
        </w:rPr>
        <w:t>а: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«Принять 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области».</w:t>
      </w:r>
    </w:p>
    <w:p w:rsidR="00D85719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4938AD" w:rsidRDefault="00D85719" w:rsidP="00C642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38AD">
        <w:rPr>
          <w:rFonts w:ascii="Times New Roman" w:hAnsi="Times New Roman"/>
          <w:b/>
          <w:sz w:val="28"/>
          <w:szCs w:val="28"/>
        </w:rPr>
        <w:t>РЕШИЛИ:</w:t>
      </w:r>
    </w:p>
    <w:p w:rsidR="00D85719" w:rsidRPr="00120340" w:rsidRDefault="00D85719" w:rsidP="00C6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color w:val="000000"/>
          <w:sz w:val="28"/>
          <w:szCs w:val="28"/>
        </w:rPr>
        <w:t>Принять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области».</w:t>
      </w:r>
      <w:r w:rsidRPr="00120340">
        <w:rPr>
          <w:rFonts w:ascii="Times New Roman" w:hAnsi="Times New Roman"/>
          <w:sz w:val="28"/>
          <w:szCs w:val="28"/>
        </w:rPr>
        <w:t xml:space="preserve"> Решение - прилагается.</w:t>
      </w:r>
    </w:p>
    <w:p w:rsidR="00D85719" w:rsidRPr="00120340" w:rsidRDefault="00D85719" w:rsidP="00C6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Итоги голосования сл</w:t>
      </w:r>
      <w:r>
        <w:rPr>
          <w:rFonts w:ascii="Times New Roman" w:hAnsi="Times New Roman"/>
          <w:sz w:val="28"/>
          <w:szCs w:val="28"/>
        </w:rPr>
        <w:t>едующие: « За» проголосовало – 12</w:t>
      </w:r>
      <w:r w:rsidRPr="00120340">
        <w:rPr>
          <w:rFonts w:ascii="Times New Roman" w:hAnsi="Times New Roman"/>
          <w:sz w:val="28"/>
          <w:szCs w:val="28"/>
        </w:rPr>
        <w:t xml:space="preserve"> депутатов.</w:t>
      </w:r>
    </w:p>
    <w:p w:rsidR="00D85719" w:rsidRPr="00120340" w:rsidRDefault="00D85719" w:rsidP="00C64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«против» - ни одного, «воздержалось» - ни одного.</w:t>
      </w:r>
    </w:p>
    <w:p w:rsidR="00D85719" w:rsidRPr="00120340" w:rsidRDefault="00D85719" w:rsidP="00C6429F">
      <w:pPr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Устав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принимается </w:t>
      </w:r>
      <w:r w:rsidRPr="00EB1E44">
        <w:rPr>
          <w:rFonts w:ascii="Times New Roman" w:hAnsi="Times New Roman"/>
          <w:sz w:val="28"/>
          <w:szCs w:val="28"/>
        </w:rPr>
        <w:t>большинством голосов от установленной численности</w:t>
      </w:r>
      <w:r w:rsidRPr="0012034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D85719" w:rsidRPr="00120340" w:rsidRDefault="00D85719" w:rsidP="00C6429F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Список присутствующих депутатов на </w:t>
      </w:r>
      <w:r>
        <w:rPr>
          <w:rFonts w:ascii="Times New Roman" w:hAnsi="Times New Roman"/>
          <w:sz w:val="28"/>
          <w:szCs w:val="28"/>
        </w:rPr>
        <w:t>тридцатой сессии</w:t>
      </w:r>
      <w:r w:rsidRPr="00120340">
        <w:rPr>
          <w:rFonts w:ascii="Times New Roman" w:hAnsi="Times New Roman"/>
          <w:sz w:val="28"/>
          <w:szCs w:val="28"/>
        </w:rPr>
        <w:t xml:space="preserve"> Совета депутатов: </w:t>
      </w:r>
    </w:p>
    <w:p w:rsidR="00D85719" w:rsidRDefault="00D85719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5719" w:rsidRPr="00F7139E" w:rsidRDefault="00D85719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Список</w:t>
      </w:r>
    </w:p>
    <w:p w:rsidR="00D85719" w:rsidRPr="00F7139E" w:rsidRDefault="00D85719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депутатов Совета депутатов Октябрьского сельсовета</w:t>
      </w:r>
    </w:p>
    <w:p w:rsidR="00D85719" w:rsidRDefault="00D85719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пятого созыва</w:t>
      </w:r>
    </w:p>
    <w:p w:rsidR="00D85719" w:rsidRPr="00F7139E" w:rsidRDefault="00D85719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6840"/>
        <w:gridCol w:w="2083"/>
      </w:tblGrid>
      <w:tr w:rsidR="00D85719" w:rsidRPr="00444B6C" w:rsidTr="00C6429F">
        <w:tc>
          <w:tcPr>
            <w:tcW w:w="614" w:type="dxa"/>
          </w:tcPr>
          <w:p w:rsidR="00D85719" w:rsidRPr="00C6429F" w:rsidRDefault="00D85719" w:rsidP="00C6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29F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6840" w:type="dxa"/>
          </w:tcPr>
          <w:p w:rsidR="00D85719" w:rsidRPr="00C6429F" w:rsidRDefault="00D85719" w:rsidP="00C6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29F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3" w:type="dxa"/>
          </w:tcPr>
          <w:p w:rsidR="00D85719" w:rsidRPr="00C6429F" w:rsidRDefault="00D85719" w:rsidP="00C6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29F">
              <w:rPr>
                <w:rFonts w:ascii="Times New Roman" w:hAnsi="Times New Roman"/>
                <w:sz w:val="24"/>
                <w:szCs w:val="24"/>
              </w:rPr>
              <w:t>Присутствующие на сессии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Бабаева Неля Григорьевна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Балыкина Тамара Леонидовна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Белаш Елена Владимировна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Бессмертный Сергей Петрович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Воронин Иван Федорович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Гордеева Татьяна Дмитриевна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Губин Алексей Петрович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Губина Роза Михайловна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Лошаков Владимир Захарович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Ляшенко Вера Ивановна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Пастушенко Валерий Геннадьевич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Тоболова Светлана Анатольевна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Цветкова Наталья Федоровна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D85719" w:rsidRPr="00444B6C" w:rsidTr="00C6429F">
        <w:tc>
          <w:tcPr>
            <w:tcW w:w="614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40" w:type="dxa"/>
          </w:tcPr>
          <w:p w:rsidR="00D85719" w:rsidRPr="00444B6C" w:rsidRDefault="00D85719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Щербакова Оксана Гавриловна</w:t>
            </w:r>
          </w:p>
        </w:tc>
        <w:tc>
          <w:tcPr>
            <w:tcW w:w="2083" w:type="dxa"/>
          </w:tcPr>
          <w:p w:rsidR="00D85719" w:rsidRPr="00444B6C" w:rsidRDefault="00D85719" w:rsidP="00C6429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F7139E" w:rsidRDefault="00D85719" w:rsidP="00C6429F">
      <w:pPr>
        <w:pStyle w:val="Heading8"/>
        <w:spacing w:before="0" w:after="120"/>
        <w:rPr>
          <w:sz w:val="28"/>
          <w:szCs w:val="28"/>
        </w:rPr>
      </w:pPr>
      <w:r w:rsidRPr="00F7139E">
        <w:rPr>
          <w:sz w:val="28"/>
          <w:szCs w:val="28"/>
        </w:rPr>
        <w:t>ПРИГЛАШЕННЫЕ НА СЕССИЮ СОВЕТА ДЕПУТАТОВ</w:t>
      </w:r>
    </w:p>
    <w:p w:rsidR="00D85719" w:rsidRPr="00F7139E" w:rsidRDefault="00D85719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139E">
        <w:rPr>
          <w:rFonts w:ascii="Times New Roman" w:hAnsi="Times New Roman"/>
          <w:sz w:val="28"/>
          <w:szCs w:val="28"/>
        </w:rPr>
        <w:t>1. Юданов Александр Борисович- глава Октябрьского сельсовета</w:t>
      </w:r>
    </w:p>
    <w:p w:rsidR="00D85719" w:rsidRPr="00F7139E" w:rsidRDefault="00D85719" w:rsidP="00EB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39E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Трифонова И.С</w:t>
      </w:r>
      <w:r w:rsidRPr="00F7139E">
        <w:rPr>
          <w:rFonts w:ascii="Times New Roman" w:hAnsi="Times New Roman"/>
          <w:sz w:val="28"/>
          <w:szCs w:val="28"/>
        </w:rPr>
        <w:t>.- специалист администрации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C6429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Регламент работы </w:t>
      </w:r>
      <w:r>
        <w:rPr>
          <w:rFonts w:ascii="Times New Roman" w:hAnsi="Times New Roman"/>
          <w:sz w:val="28"/>
          <w:szCs w:val="28"/>
        </w:rPr>
        <w:t>тридцатой</w:t>
      </w:r>
      <w:r w:rsidRPr="00120340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1E4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13.11.2017</w:t>
      </w:r>
      <w:r w:rsidRPr="00EB1E44">
        <w:rPr>
          <w:rFonts w:ascii="Times New Roman" w:hAnsi="Times New Roman"/>
          <w:sz w:val="28"/>
          <w:szCs w:val="28"/>
        </w:rPr>
        <w:t>г</w:t>
      </w:r>
      <w:r w:rsidRPr="00120340">
        <w:rPr>
          <w:rFonts w:ascii="Times New Roman" w:hAnsi="Times New Roman"/>
          <w:sz w:val="28"/>
          <w:szCs w:val="28"/>
        </w:rPr>
        <w:t>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по первому вопросу – </w:t>
      </w:r>
      <w:r>
        <w:rPr>
          <w:rFonts w:ascii="Times New Roman" w:hAnsi="Times New Roman"/>
          <w:sz w:val="28"/>
          <w:szCs w:val="28"/>
        </w:rPr>
        <w:t>20</w:t>
      </w:r>
      <w:r w:rsidRPr="00120340">
        <w:rPr>
          <w:rFonts w:ascii="Times New Roman" w:hAnsi="Times New Roman"/>
          <w:sz w:val="28"/>
          <w:szCs w:val="28"/>
        </w:rPr>
        <w:t xml:space="preserve"> минут.</w:t>
      </w:r>
    </w:p>
    <w:p w:rsidR="00D85719" w:rsidRDefault="00D85719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Справки, выступления – </w:t>
      </w:r>
      <w:r>
        <w:rPr>
          <w:rFonts w:ascii="Times New Roman" w:hAnsi="Times New Roman"/>
          <w:sz w:val="28"/>
          <w:szCs w:val="28"/>
        </w:rPr>
        <w:t>10</w:t>
      </w:r>
      <w:r w:rsidRPr="00120340">
        <w:rPr>
          <w:rFonts w:ascii="Times New Roman" w:hAnsi="Times New Roman"/>
          <w:sz w:val="28"/>
          <w:szCs w:val="28"/>
        </w:rPr>
        <w:t xml:space="preserve"> минут.</w:t>
      </w:r>
    </w:p>
    <w:p w:rsidR="00D85719" w:rsidRDefault="00D85719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Default="00D85719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   Цветкова Н.Ф.</w:t>
      </w: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719" w:rsidRPr="00120340" w:rsidRDefault="00D85719" w:rsidP="00C642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Секретарь сессии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Белаш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Е.В.</w:t>
      </w:r>
    </w:p>
    <w:sectPr w:rsidR="00D85719" w:rsidRPr="00120340" w:rsidSect="00C642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C45"/>
    <w:rsid w:val="000B13B6"/>
    <w:rsid w:val="000F0797"/>
    <w:rsid w:val="0011042E"/>
    <w:rsid w:val="00120340"/>
    <w:rsid w:val="001462B6"/>
    <w:rsid w:val="001E4066"/>
    <w:rsid w:val="00274B08"/>
    <w:rsid w:val="00283B5B"/>
    <w:rsid w:val="002D28A3"/>
    <w:rsid w:val="00436E6E"/>
    <w:rsid w:val="00444B6C"/>
    <w:rsid w:val="0045212D"/>
    <w:rsid w:val="004938AD"/>
    <w:rsid w:val="004962E4"/>
    <w:rsid w:val="00583F12"/>
    <w:rsid w:val="006405A4"/>
    <w:rsid w:val="00673BF7"/>
    <w:rsid w:val="00690DBA"/>
    <w:rsid w:val="00720383"/>
    <w:rsid w:val="00781BFB"/>
    <w:rsid w:val="00792B82"/>
    <w:rsid w:val="007951C6"/>
    <w:rsid w:val="007D6EFC"/>
    <w:rsid w:val="008B1823"/>
    <w:rsid w:val="008B2935"/>
    <w:rsid w:val="008D4F96"/>
    <w:rsid w:val="00907F6F"/>
    <w:rsid w:val="00A474E4"/>
    <w:rsid w:val="00A9432A"/>
    <w:rsid w:val="00A96397"/>
    <w:rsid w:val="00AA0C45"/>
    <w:rsid w:val="00AB14D6"/>
    <w:rsid w:val="00AC4127"/>
    <w:rsid w:val="00B066F0"/>
    <w:rsid w:val="00B44B66"/>
    <w:rsid w:val="00B81680"/>
    <w:rsid w:val="00BB64E9"/>
    <w:rsid w:val="00BE068C"/>
    <w:rsid w:val="00C6429F"/>
    <w:rsid w:val="00CA649D"/>
    <w:rsid w:val="00CD1084"/>
    <w:rsid w:val="00D13727"/>
    <w:rsid w:val="00D85719"/>
    <w:rsid w:val="00EB0D43"/>
    <w:rsid w:val="00EB1E44"/>
    <w:rsid w:val="00EE5829"/>
    <w:rsid w:val="00F21DD2"/>
    <w:rsid w:val="00F5090E"/>
    <w:rsid w:val="00F7139E"/>
    <w:rsid w:val="00F90AA5"/>
    <w:rsid w:val="00FA3E21"/>
    <w:rsid w:val="00FA71EC"/>
    <w:rsid w:val="00FE3289"/>
    <w:rsid w:val="00FE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3B6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EB1E44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B1E44"/>
    <w:rPr>
      <w:rFonts w:cs="Times New Roman"/>
      <w:i/>
      <w:iCs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semiHidden/>
    <w:rsid w:val="00AA0C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B1E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1BF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438</Words>
  <Characters>2497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Uuser</dc:creator>
  <cp:keywords/>
  <dc:description/>
  <cp:lastModifiedBy>User</cp:lastModifiedBy>
  <cp:revision>5</cp:revision>
  <cp:lastPrinted>2017-08-03T02:21:00Z</cp:lastPrinted>
  <dcterms:created xsi:type="dcterms:W3CDTF">2017-11-13T03:28:00Z</dcterms:created>
  <dcterms:modified xsi:type="dcterms:W3CDTF">2017-11-13T04:48:00Z</dcterms:modified>
</cp:coreProperties>
</file>